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6D790" w14:textId="7F3158C9" w:rsidR="00E9601A" w:rsidRPr="00F27D6E" w:rsidRDefault="00D55A9A" w:rsidP="00C375A6">
      <w:pPr>
        <w:spacing w:line="220" w:lineRule="exact"/>
        <w:ind w:right="-60"/>
        <w:rPr>
          <w:rFonts w:ascii="Arial" w:hAnsi="Arial"/>
          <w:color w:val="595959" w:themeColor="text1" w:themeTint="A6"/>
        </w:rPr>
        <w:sectPr w:rsidR="00E9601A" w:rsidRPr="00F27D6E" w:rsidSect="000C18EF">
          <w:headerReference w:type="default" r:id="rId7"/>
          <w:footerReference w:type="default" r:id="rId8"/>
          <w:pgSz w:w="11904" w:h="16843" w:code="9"/>
          <w:pgMar w:top="2268" w:right="1304" w:bottom="1531" w:left="1304" w:header="794" w:footer="284" w:gutter="0"/>
          <w:cols w:space="720"/>
          <w:docGrid w:linePitch="326"/>
        </w:sectPr>
      </w:pPr>
      <w:r>
        <w:rPr>
          <w:rFonts w:ascii="Arial" w:hAnsi="Arial"/>
          <w:color w:val="595959" w:themeColor="text1" w:themeTint="A6"/>
        </w:rPr>
        <w:t>September 202</w:t>
      </w:r>
      <w:r w:rsidR="00D44B0D">
        <w:rPr>
          <w:rFonts w:ascii="Arial" w:hAnsi="Arial"/>
          <w:color w:val="595959" w:themeColor="text1" w:themeTint="A6"/>
        </w:rPr>
        <w:t>4</w:t>
      </w:r>
    </w:p>
    <w:p w14:paraId="2AA89152" w14:textId="77777777" w:rsidR="00C375A6" w:rsidRPr="00F27D6E" w:rsidRDefault="00C375A6" w:rsidP="0079666C">
      <w:pPr>
        <w:pStyle w:val="03bodytext"/>
        <w:tabs>
          <w:tab w:val="clear" w:pos="1701"/>
          <w:tab w:val="clear" w:pos="2835"/>
          <w:tab w:val="clear" w:pos="9780"/>
        </w:tabs>
        <w:spacing w:after="0"/>
        <w:ind w:right="-3"/>
        <w:outlineLvl w:val="0"/>
        <w:rPr>
          <w:color w:val="595959" w:themeColor="text1" w:themeTint="A6"/>
          <w:sz w:val="24"/>
        </w:rPr>
      </w:pPr>
    </w:p>
    <w:p w14:paraId="1FDBC0BF" w14:textId="77777777" w:rsidR="00153F40" w:rsidRPr="00F27D6E" w:rsidRDefault="00153F40" w:rsidP="004A74AB">
      <w:pPr>
        <w:pStyle w:val="03bodytext"/>
        <w:tabs>
          <w:tab w:val="clear" w:pos="1701"/>
          <w:tab w:val="clear" w:pos="2835"/>
          <w:tab w:val="clear" w:pos="9780"/>
        </w:tabs>
        <w:spacing w:after="0"/>
        <w:ind w:right="-3"/>
        <w:outlineLvl w:val="0"/>
        <w:rPr>
          <w:color w:val="595959" w:themeColor="text1" w:themeTint="A6"/>
          <w:sz w:val="24"/>
          <w:highlight w:val="lightGray"/>
        </w:rPr>
      </w:pPr>
    </w:p>
    <w:p w14:paraId="4C7E1D94" w14:textId="77777777" w:rsidR="00153F40" w:rsidRPr="00F27D6E" w:rsidRDefault="00153F40" w:rsidP="004A74AB">
      <w:pPr>
        <w:pStyle w:val="03bodytext"/>
        <w:tabs>
          <w:tab w:val="clear" w:pos="1701"/>
          <w:tab w:val="clear" w:pos="2835"/>
          <w:tab w:val="clear" w:pos="9780"/>
        </w:tabs>
        <w:spacing w:after="0"/>
        <w:ind w:right="-3"/>
        <w:outlineLvl w:val="0"/>
        <w:rPr>
          <w:color w:val="595959" w:themeColor="text1" w:themeTint="A6"/>
          <w:sz w:val="24"/>
          <w:highlight w:val="lightGray"/>
        </w:rPr>
      </w:pPr>
    </w:p>
    <w:p w14:paraId="1D418777" w14:textId="57C4FA6D" w:rsidR="0044306F" w:rsidRPr="00F27D6E" w:rsidRDefault="0044306F" w:rsidP="0044306F">
      <w:pPr>
        <w:rPr>
          <w:rFonts w:ascii="Arial" w:hAnsi="Arial" w:cs="Arial"/>
          <w:color w:val="595959" w:themeColor="text1" w:themeTint="A6"/>
          <w:sz w:val="32"/>
        </w:rPr>
      </w:pPr>
      <w:r w:rsidRPr="00F27D6E">
        <w:rPr>
          <w:rFonts w:ascii="Arial" w:hAnsi="Arial" w:cs="Arial"/>
          <w:color w:val="595959" w:themeColor="text1" w:themeTint="A6"/>
          <w:sz w:val="32"/>
        </w:rPr>
        <w:t xml:space="preserve">Public Transport Social Media Post  </w:t>
      </w:r>
    </w:p>
    <w:p w14:paraId="2445F719" w14:textId="2FFEEE3B" w:rsidR="0044306F" w:rsidRPr="00D44B0D" w:rsidRDefault="00D44B0D" w:rsidP="0044306F">
      <w:pPr>
        <w:rPr>
          <w:rFonts w:ascii="Arial" w:hAnsi="Arial" w:cs="Arial"/>
          <w:color w:val="595959" w:themeColor="text1" w:themeTint="A6"/>
          <w:sz w:val="24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A7EBBE" wp14:editId="415E6032">
                <wp:simplePos x="0" y="0"/>
                <wp:positionH relativeFrom="column">
                  <wp:posOffset>-2540</wp:posOffset>
                </wp:positionH>
                <wp:positionV relativeFrom="paragraph">
                  <wp:posOffset>485775</wp:posOffset>
                </wp:positionV>
                <wp:extent cx="1828800" cy="1828800"/>
                <wp:effectExtent l="19050" t="19050" r="19050" b="13335"/>
                <wp:wrapThrough wrapText="bothSides">
                  <wp:wrapPolygon edited="0">
                    <wp:start x="-69" y="-90"/>
                    <wp:lineTo x="-69" y="21573"/>
                    <wp:lineTo x="21600" y="21573"/>
                    <wp:lineTo x="21600" y="-90"/>
                    <wp:lineTo x="-69" y="-90"/>
                  </wp:wrapPolygon>
                </wp:wrapThrough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4127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EDD3482" w14:textId="7B8E3A52" w:rsidR="0044306F" w:rsidRDefault="00D44B0D" w:rsidP="0044306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44B0D">
                              <w:rPr>
                                <w:rFonts w:ascii="Arial" w:hAnsi="Arial" w:cs="Arial"/>
                              </w:rPr>
                              <w:drawing>
                                <wp:inline distT="0" distB="0" distL="0" distR="0" wp14:anchorId="5DE4DBFC" wp14:editId="0EB23DEF">
                                  <wp:extent cx="4660900" cy="4660900"/>
                                  <wp:effectExtent l="0" t="0" r="6350" b="6350"/>
                                  <wp:docPr id="205710671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0900" cy="466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7345AA2" w14:textId="506E8538" w:rsidR="0044306F" w:rsidRPr="00F27D6E" w:rsidRDefault="0044306F" w:rsidP="0044306F">
                            <w:pPr>
                              <w:rPr>
                                <w:rFonts w:ascii="Arial" w:hAnsi="Arial" w:cs="Arial"/>
                                <w:color w:val="595959" w:themeColor="text1" w:themeTint="A6"/>
                              </w:rPr>
                            </w:pPr>
                            <w:r w:rsidRPr="00F27D6E">
                              <w:rPr>
                                <w:rFonts w:ascii="Arial" w:hAnsi="Arial" w:cs="Arial"/>
                                <w:color w:val="595959" w:themeColor="text1" w:themeTint="A6"/>
                              </w:rPr>
                              <w:t xml:space="preserve">If you have a child heading to high school next year, </w:t>
                            </w:r>
                            <w:r w:rsidR="00A36CB1">
                              <w:rPr>
                                <w:rFonts w:ascii="Arial" w:hAnsi="Arial" w:cs="Arial"/>
                                <w:color w:val="595959" w:themeColor="text1" w:themeTint="A6"/>
                              </w:rPr>
                              <w:t>visit</w:t>
                            </w:r>
                            <w:r w:rsidRPr="00F27D6E">
                              <w:rPr>
                                <w:rFonts w:ascii="Arial" w:hAnsi="Arial" w:cs="Arial"/>
                                <w:color w:val="595959" w:themeColor="text1" w:themeTint="A6"/>
                              </w:rPr>
                              <w:t xml:space="preserve"> the Get on Board website to get them </w:t>
                            </w:r>
                            <w:r w:rsidR="009B2AE8">
                              <w:rPr>
                                <w:rFonts w:ascii="Arial" w:hAnsi="Arial" w:cs="Arial"/>
                                <w:color w:val="595959" w:themeColor="text1" w:themeTint="A6"/>
                              </w:rPr>
                              <w:t>ready</w:t>
                            </w:r>
                            <w:r w:rsidRPr="00F27D6E">
                              <w:rPr>
                                <w:rFonts w:ascii="Arial" w:hAnsi="Arial" w:cs="Arial"/>
                                <w:color w:val="595959" w:themeColor="text1" w:themeTint="A6"/>
                              </w:rPr>
                              <w:t xml:space="preserve"> for travelling on </w:t>
                            </w:r>
                            <w:r w:rsidR="009B2AE8">
                              <w:rPr>
                                <w:rFonts w:ascii="Arial" w:hAnsi="Arial" w:cs="Arial"/>
                                <w:color w:val="595959" w:themeColor="text1" w:themeTint="A6"/>
                              </w:rPr>
                              <w:t>public transport</w:t>
                            </w:r>
                            <w:r w:rsidRPr="00F27D6E">
                              <w:rPr>
                                <w:rFonts w:ascii="Arial" w:hAnsi="Arial" w:cs="Arial"/>
                                <w:color w:val="595959" w:themeColor="text1" w:themeTint="A6"/>
                              </w:rPr>
                              <w:t>.</w:t>
                            </w:r>
                          </w:p>
                          <w:p w14:paraId="5E85D8E8" w14:textId="77777777" w:rsidR="0044306F" w:rsidRPr="00F27D6E" w:rsidRDefault="0044306F" w:rsidP="0044306F">
                            <w:pPr>
                              <w:rPr>
                                <w:rFonts w:ascii="Arial" w:hAnsi="Arial" w:cs="Arial"/>
                                <w:color w:val="595959" w:themeColor="text1" w:themeTint="A6"/>
                              </w:rPr>
                            </w:pPr>
                            <w:r w:rsidRPr="00F27D6E">
                              <w:rPr>
                                <w:rFonts w:ascii="Arial" w:hAnsi="Arial" w:cs="Arial"/>
                                <w:color w:val="595959" w:themeColor="text1" w:themeTint="A6"/>
                              </w:rPr>
                              <w:t xml:space="preserve">Visit </w:t>
                            </w:r>
                            <w:hyperlink r:id="rId10" w:history="1">
                              <w:r w:rsidRPr="00F27D6E">
                                <w:rPr>
                                  <w:rStyle w:val="Hyperlink"/>
                                  <w:rFonts w:ascii="Arial" w:hAnsi="Arial" w:cs="Arial"/>
                                  <w:color w:val="595959" w:themeColor="text1" w:themeTint="A6"/>
                                </w:rPr>
                                <w:t>www.getonboard.transperth.wa.gov.au</w:t>
                              </w:r>
                            </w:hyperlink>
                            <w:r w:rsidRPr="00F27D6E">
                              <w:rPr>
                                <w:rFonts w:ascii="Arial" w:hAnsi="Arial" w:cs="Arial"/>
                                <w:color w:val="595959" w:themeColor="text1" w:themeTint="A6"/>
                              </w:rPr>
                              <w:t xml:space="preserve"> to find out more!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A7EBB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.2pt;margin-top:38.25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" filled="f" strokeweight="3.25pt">
                <v:textbox style="mso-fit-shape-to-text:t">
                  <w:txbxContent>
                    <w:p w14:paraId="5EDD3482" w14:textId="7B8E3A52" w:rsidR="0044306F" w:rsidRDefault="00D44B0D" w:rsidP="0044306F">
                      <w:pPr>
                        <w:rPr>
                          <w:rFonts w:ascii="Arial" w:hAnsi="Arial" w:cs="Arial"/>
                        </w:rPr>
                      </w:pPr>
                      <w:r w:rsidRPr="00D44B0D">
                        <w:rPr>
                          <w:rFonts w:ascii="Arial" w:hAnsi="Arial" w:cs="Arial"/>
                        </w:rPr>
                        <w:drawing>
                          <wp:inline distT="0" distB="0" distL="0" distR="0" wp14:anchorId="5DE4DBFC" wp14:editId="0EB23DEF">
                            <wp:extent cx="4660900" cy="4660900"/>
                            <wp:effectExtent l="0" t="0" r="6350" b="6350"/>
                            <wp:docPr id="205710671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0900" cy="4660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7345AA2" w14:textId="506E8538" w:rsidR="0044306F" w:rsidRPr="00F27D6E" w:rsidRDefault="0044306F" w:rsidP="0044306F">
                      <w:pPr>
                        <w:rPr>
                          <w:rFonts w:ascii="Arial" w:hAnsi="Arial" w:cs="Arial"/>
                          <w:color w:val="595959" w:themeColor="text1" w:themeTint="A6"/>
                        </w:rPr>
                      </w:pPr>
                      <w:r w:rsidRPr="00F27D6E">
                        <w:rPr>
                          <w:rFonts w:ascii="Arial" w:hAnsi="Arial" w:cs="Arial"/>
                          <w:color w:val="595959" w:themeColor="text1" w:themeTint="A6"/>
                        </w:rPr>
                        <w:t xml:space="preserve">If you have a child heading to high school next year, </w:t>
                      </w:r>
                      <w:r w:rsidR="00A36CB1">
                        <w:rPr>
                          <w:rFonts w:ascii="Arial" w:hAnsi="Arial" w:cs="Arial"/>
                          <w:color w:val="595959" w:themeColor="text1" w:themeTint="A6"/>
                        </w:rPr>
                        <w:t>visit</w:t>
                      </w:r>
                      <w:r w:rsidRPr="00F27D6E">
                        <w:rPr>
                          <w:rFonts w:ascii="Arial" w:hAnsi="Arial" w:cs="Arial"/>
                          <w:color w:val="595959" w:themeColor="text1" w:themeTint="A6"/>
                        </w:rPr>
                        <w:t xml:space="preserve"> the Get on Board website to get them </w:t>
                      </w:r>
                      <w:r w:rsidR="009B2AE8">
                        <w:rPr>
                          <w:rFonts w:ascii="Arial" w:hAnsi="Arial" w:cs="Arial"/>
                          <w:color w:val="595959" w:themeColor="text1" w:themeTint="A6"/>
                        </w:rPr>
                        <w:t>ready</w:t>
                      </w:r>
                      <w:r w:rsidRPr="00F27D6E">
                        <w:rPr>
                          <w:rFonts w:ascii="Arial" w:hAnsi="Arial" w:cs="Arial"/>
                          <w:color w:val="595959" w:themeColor="text1" w:themeTint="A6"/>
                        </w:rPr>
                        <w:t xml:space="preserve"> for travelling on </w:t>
                      </w:r>
                      <w:r w:rsidR="009B2AE8">
                        <w:rPr>
                          <w:rFonts w:ascii="Arial" w:hAnsi="Arial" w:cs="Arial"/>
                          <w:color w:val="595959" w:themeColor="text1" w:themeTint="A6"/>
                        </w:rPr>
                        <w:t>public transport</w:t>
                      </w:r>
                      <w:r w:rsidRPr="00F27D6E">
                        <w:rPr>
                          <w:rFonts w:ascii="Arial" w:hAnsi="Arial" w:cs="Arial"/>
                          <w:color w:val="595959" w:themeColor="text1" w:themeTint="A6"/>
                        </w:rPr>
                        <w:t>.</w:t>
                      </w:r>
                    </w:p>
                    <w:p w14:paraId="5E85D8E8" w14:textId="77777777" w:rsidR="0044306F" w:rsidRPr="00F27D6E" w:rsidRDefault="0044306F" w:rsidP="0044306F">
                      <w:pPr>
                        <w:rPr>
                          <w:rFonts w:ascii="Arial" w:hAnsi="Arial" w:cs="Arial"/>
                          <w:color w:val="595959" w:themeColor="text1" w:themeTint="A6"/>
                        </w:rPr>
                      </w:pPr>
                      <w:r w:rsidRPr="00F27D6E">
                        <w:rPr>
                          <w:rFonts w:ascii="Arial" w:hAnsi="Arial" w:cs="Arial"/>
                          <w:color w:val="595959" w:themeColor="text1" w:themeTint="A6"/>
                        </w:rPr>
                        <w:t xml:space="preserve">Visit </w:t>
                      </w:r>
                      <w:hyperlink r:id="rId11" w:history="1">
                        <w:r w:rsidRPr="00F27D6E">
                          <w:rPr>
                            <w:rStyle w:val="Hyperlink"/>
                            <w:rFonts w:ascii="Arial" w:hAnsi="Arial" w:cs="Arial"/>
                            <w:color w:val="595959" w:themeColor="text1" w:themeTint="A6"/>
                          </w:rPr>
                          <w:t>www.getonboard.transperth.wa.gov.au</w:t>
                        </w:r>
                      </w:hyperlink>
                      <w:r w:rsidRPr="00F27D6E">
                        <w:rPr>
                          <w:rFonts w:ascii="Arial" w:hAnsi="Arial" w:cs="Arial"/>
                          <w:color w:val="595959" w:themeColor="text1" w:themeTint="A6"/>
                        </w:rPr>
                        <w:t xml:space="preserve"> to find out more! 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ascii="Arial" w:hAnsi="Arial" w:cs="Arial"/>
          <w:color w:val="595959" w:themeColor="text1" w:themeTint="A6"/>
          <w:sz w:val="24"/>
        </w:rPr>
        <w:t>Example:</w:t>
      </w:r>
    </w:p>
    <w:p w14:paraId="2B252FCF" w14:textId="419C9B4F" w:rsidR="0062166E" w:rsidRPr="002943E4" w:rsidRDefault="0062166E" w:rsidP="00E079A2">
      <w:pPr>
        <w:rPr>
          <w:rFonts w:ascii="Arial" w:hAnsi="Arial" w:cs="Arial"/>
          <w:sz w:val="20"/>
        </w:rPr>
      </w:pPr>
    </w:p>
    <w:sectPr w:rsidR="0062166E" w:rsidRPr="002943E4" w:rsidSect="0062166E">
      <w:headerReference w:type="default" r:id="rId12"/>
      <w:footerReference w:type="default" r:id="rId13"/>
      <w:type w:val="continuous"/>
      <w:pgSz w:w="11904" w:h="16843"/>
      <w:pgMar w:top="2410" w:right="1304" w:bottom="1531" w:left="1304" w:header="72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79E1E" w14:textId="77777777" w:rsidR="0044306F" w:rsidRDefault="0044306F">
      <w:r>
        <w:separator/>
      </w:r>
    </w:p>
  </w:endnote>
  <w:endnote w:type="continuationSeparator" w:id="0">
    <w:p w14:paraId="383315B7" w14:textId="77777777" w:rsidR="0044306F" w:rsidRDefault="0044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FE61" w14:textId="77777777" w:rsidR="001D5E17" w:rsidRPr="0047408B" w:rsidRDefault="00606A57" w:rsidP="00224DDF">
    <w:pPr>
      <w:pStyle w:val="02address"/>
      <w:ind w:right="-60"/>
      <w:rPr>
        <w:color w:val="009895"/>
        <w:sz w:val="16"/>
        <w:szCs w:val="16"/>
      </w:rPr>
    </w:pPr>
    <w:r w:rsidRPr="0047408B">
      <w:rPr>
        <w:color w:val="009895"/>
        <w:sz w:val="16"/>
        <w:szCs w:val="16"/>
      </w:rPr>
      <w:t>Public Transport Centre, West Pa</w:t>
    </w:r>
    <w:r w:rsidR="00B06515" w:rsidRPr="0047408B">
      <w:rPr>
        <w:color w:val="009895"/>
        <w:sz w:val="16"/>
        <w:szCs w:val="16"/>
      </w:rPr>
      <w:t xml:space="preserve">rade, Perth, Western Australia </w:t>
    </w:r>
    <w:r w:rsidRPr="0047408B">
      <w:rPr>
        <w:color w:val="009895"/>
        <w:sz w:val="16"/>
        <w:szCs w:val="16"/>
      </w:rPr>
      <w:t>6000</w:t>
    </w:r>
  </w:p>
  <w:p w14:paraId="38CF9453" w14:textId="77777777" w:rsidR="00606A57" w:rsidRPr="0047408B" w:rsidRDefault="00606A57" w:rsidP="00224DDF">
    <w:pPr>
      <w:pStyle w:val="02address"/>
      <w:ind w:right="-60"/>
      <w:rPr>
        <w:color w:val="009895"/>
        <w:sz w:val="16"/>
        <w:szCs w:val="16"/>
      </w:rPr>
    </w:pPr>
    <w:r w:rsidRPr="0047408B">
      <w:rPr>
        <w:color w:val="009895"/>
        <w:sz w:val="16"/>
        <w:szCs w:val="16"/>
      </w:rPr>
      <w:t>PO Box 8125, Perth Business Centre, Western Australia</w:t>
    </w:r>
    <w:r w:rsidR="00B06515" w:rsidRPr="0047408B">
      <w:rPr>
        <w:color w:val="009895"/>
        <w:sz w:val="16"/>
        <w:szCs w:val="16"/>
      </w:rPr>
      <w:t xml:space="preserve"> </w:t>
    </w:r>
    <w:r w:rsidRPr="0047408B">
      <w:rPr>
        <w:color w:val="009895"/>
        <w:sz w:val="16"/>
        <w:szCs w:val="16"/>
      </w:rPr>
      <w:t>6849</w:t>
    </w:r>
  </w:p>
  <w:p w14:paraId="0E79F9C4" w14:textId="77777777" w:rsidR="00FE671A" w:rsidRPr="0047408B" w:rsidRDefault="001D5E17" w:rsidP="00224DDF">
    <w:pPr>
      <w:pStyle w:val="02address"/>
      <w:ind w:right="-60"/>
      <w:rPr>
        <w:color w:val="009895"/>
        <w:sz w:val="16"/>
        <w:szCs w:val="16"/>
      </w:rPr>
    </w:pPr>
    <w:r w:rsidRPr="0047408B">
      <w:rPr>
        <w:color w:val="009895"/>
        <w:sz w:val="16"/>
        <w:szCs w:val="16"/>
      </w:rPr>
      <w:t xml:space="preserve">Telephone </w:t>
    </w:r>
    <w:r w:rsidR="00D64D56">
      <w:rPr>
        <w:color w:val="009895"/>
        <w:sz w:val="16"/>
        <w:szCs w:val="16"/>
      </w:rPr>
      <w:t>(08) 9326 2277</w:t>
    </w:r>
    <w:r w:rsidR="00606A57" w:rsidRPr="0047408B">
      <w:rPr>
        <w:color w:val="009895"/>
        <w:sz w:val="16"/>
        <w:szCs w:val="16"/>
      </w:rPr>
      <w:t xml:space="preserve"> </w:t>
    </w:r>
    <w:proofErr w:type="spellStart"/>
    <w:r w:rsidR="00D64D56" w:rsidRPr="00D64D56">
      <w:rPr>
        <w:color w:val="009895"/>
        <w:sz w:val="16"/>
        <w:szCs w:val="16"/>
      </w:rPr>
      <w:t>InfoLine</w:t>
    </w:r>
    <w:proofErr w:type="spellEnd"/>
    <w:r w:rsidR="00D64D56" w:rsidRPr="00D64D56">
      <w:rPr>
        <w:color w:val="009895"/>
        <w:sz w:val="16"/>
        <w:szCs w:val="16"/>
      </w:rPr>
      <w:t xml:space="preserve"> 13 62 13</w:t>
    </w:r>
  </w:p>
  <w:p w14:paraId="786F7DDC" w14:textId="77777777" w:rsidR="00606A57" w:rsidRPr="00D64D56" w:rsidRDefault="00D64D56" w:rsidP="00224DDF">
    <w:pPr>
      <w:pStyle w:val="02address"/>
      <w:ind w:right="-60"/>
      <w:rPr>
        <w:color w:val="009895"/>
        <w:sz w:val="16"/>
        <w:szCs w:val="16"/>
      </w:rPr>
    </w:pPr>
    <w:r w:rsidRPr="00D64D56">
      <w:rPr>
        <w:color w:val="009895"/>
        <w:sz w:val="16"/>
        <w:szCs w:val="16"/>
      </w:rPr>
      <w:t>enquiries@transperth.wa.gov.au www.transperth.wa.gov.au</w:t>
    </w:r>
    <w:hyperlink r:id="rId1" w:history="1"/>
  </w:p>
  <w:p w14:paraId="683C60D3" w14:textId="77777777" w:rsidR="00606A57" w:rsidRPr="0047408B" w:rsidRDefault="00606A57" w:rsidP="00224DDF">
    <w:pPr>
      <w:pStyle w:val="02address"/>
      <w:ind w:right="-60"/>
      <w:rPr>
        <w:color w:val="009895"/>
        <w:sz w:val="16"/>
        <w:szCs w:val="16"/>
      </w:rPr>
    </w:pPr>
    <w:r w:rsidRPr="0047408B">
      <w:rPr>
        <w:color w:val="009895"/>
        <w:sz w:val="16"/>
        <w:szCs w:val="16"/>
      </w:rPr>
      <w:t>ABN - 61 850 109 576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22C4B" w14:textId="77777777" w:rsidR="00606A57" w:rsidRPr="00235C65" w:rsidRDefault="00606A57" w:rsidP="00235C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E39EA" w14:textId="77777777" w:rsidR="0044306F" w:rsidRDefault="0044306F">
      <w:r>
        <w:separator/>
      </w:r>
    </w:p>
  </w:footnote>
  <w:footnote w:type="continuationSeparator" w:id="0">
    <w:p w14:paraId="514C43DE" w14:textId="77777777" w:rsidR="0044306F" w:rsidRDefault="00443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1279F" w14:textId="77777777" w:rsidR="00235C65" w:rsidRDefault="00D64D56">
    <w:pPr>
      <w:pStyle w:val="Header"/>
    </w:pPr>
    <w:r>
      <w:rPr>
        <w:noProof/>
        <w:lang w:eastAsia="en-AU" w:bidi="ar-SA"/>
      </w:rPr>
      <w:drawing>
        <wp:anchor distT="0" distB="0" distL="114300" distR="114300" simplePos="0" relativeHeight="251660800" behindDoc="0" locked="0" layoutInCell="1" allowOverlap="1" wp14:anchorId="71819402" wp14:editId="13181581">
          <wp:simplePos x="0" y="0"/>
          <wp:positionH relativeFrom="page">
            <wp:posOffset>6428105</wp:posOffset>
          </wp:positionH>
          <wp:positionV relativeFrom="page">
            <wp:posOffset>485140</wp:posOffset>
          </wp:positionV>
          <wp:extent cx="626400" cy="568800"/>
          <wp:effectExtent l="0" t="0" r="2540" b="317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PH-V (S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00" cy="56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663">
      <w:rPr>
        <w:noProof/>
        <w:lang w:eastAsia="en-AU" w:bidi="ar-SA"/>
      </w:rPr>
      <w:drawing>
        <wp:anchor distT="0" distB="0" distL="114300" distR="114300" simplePos="0" relativeHeight="251661824" behindDoc="0" locked="0" layoutInCell="1" allowOverlap="1" wp14:anchorId="1DFDA43F" wp14:editId="2692C913">
          <wp:simplePos x="0" y="0"/>
          <wp:positionH relativeFrom="page">
            <wp:posOffset>504190</wp:posOffset>
          </wp:positionH>
          <wp:positionV relativeFrom="page">
            <wp:posOffset>504190</wp:posOffset>
          </wp:positionV>
          <wp:extent cx="3178800" cy="583200"/>
          <wp:effectExtent l="0" t="0" r="3175" b="762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TA_badge_Teal_RGB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8800" cy="58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A74F" w14:textId="77777777" w:rsidR="003E514B" w:rsidRPr="00F53CFA" w:rsidRDefault="003E514B" w:rsidP="003E514B">
    <w:pPr>
      <w:pStyle w:val="Header"/>
      <w:jc w:val="center"/>
      <w:rPr>
        <w:rFonts w:ascii="Arial" w:hAnsi="Arial" w:cs="Arial"/>
        <w:color w:val="007DA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81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zMDMwNbC0tDQCEko6SsGpxcWZ+XkgBYa1AC/kzdssAAAA"/>
  </w:docVars>
  <w:rsids>
    <w:rsidRoot w:val="0044306F"/>
    <w:rsid w:val="00017663"/>
    <w:rsid w:val="00022B96"/>
    <w:rsid w:val="000274B1"/>
    <w:rsid w:val="000665F7"/>
    <w:rsid w:val="000A68F9"/>
    <w:rsid w:val="000B4EDC"/>
    <w:rsid w:val="000C18EF"/>
    <w:rsid w:val="000C44EA"/>
    <w:rsid w:val="000E261B"/>
    <w:rsid w:val="000F1DD4"/>
    <w:rsid w:val="00143E1D"/>
    <w:rsid w:val="00153F40"/>
    <w:rsid w:val="00174172"/>
    <w:rsid w:val="001908B3"/>
    <w:rsid w:val="001C3B2E"/>
    <w:rsid w:val="001D5602"/>
    <w:rsid w:val="001D5E17"/>
    <w:rsid w:val="001F68D0"/>
    <w:rsid w:val="002170C6"/>
    <w:rsid w:val="00224DDF"/>
    <w:rsid w:val="00230FA0"/>
    <w:rsid w:val="00235C65"/>
    <w:rsid w:val="002943E4"/>
    <w:rsid w:val="00296294"/>
    <w:rsid w:val="002C3273"/>
    <w:rsid w:val="00315BE8"/>
    <w:rsid w:val="00317A5D"/>
    <w:rsid w:val="00335EED"/>
    <w:rsid w:val="00383971"/>
    <w:rsid w:val="00384291"/>
    <w:rsid w:val="00395FEF"/>
    <w:rsid w:val="0039616A"/>
    <w:rsid w:val="003A0018"/>
    <w:rsid w:val="003B0700"/>
    <w:rsid w:val="003C1BF0"/>
    <w:rsid w:val="003D73A8"/>
    <w:rsid w:val="003E514B"/>
    <w:rsid w:val="00405388"/>
    <w:rsid w:val="00425384"/>
    <w:rsid w:val="0044306F"/>
    <w:rsid w:val="004538ED"/>
    <w:rsid w:val="0047408B"/>
    <w:rsid w:val="004A6808"/>
    <w:rsid w:val="004A74AB"/>
    <w:rsid w:val="004E3AC1"/>
    <w:rsid w:val="004E4213"/>
    <w:rsid w:val="004F2A1E"/>
    <w:rsid w:val="004F4686"/>
    <w:rsid w:val="00510995"/>
    <w:rsid w:val="00534216"/>
    <w:rsid w:val="005679F2"/>
    <w:rsid w:val="0059399C"/>
    <w:rsid w:val="005A5E15"/>
    <w:rsid w:val="005E2E10"/>
    <w:rsid w:val="005E7E8A"/>
    <w:rsid w:val="005F47FB"/>
    <w:rsid w:val="00606A57"/>
    <w:rsid w:val="0062166E"/>
    <w:rsid w:val="006322DA"/>
    <w:rsid w:val="00657D08"/>
    <w:rsid w:val="006742F6"/>
    <w:rsid w:val="00677AB5"/>
    <w:rsid w:val="006806C7"/>
    <w:rsid w:val="00682767"/>
    <w:rsid w:val="0069661C"/>
    <w:rsid w:val="006A21DA"/>
    <w:rsid w:val="006B0940"/>
    <w:rsid w:val="006D4A23"/>
    <w:rsid w:val="006E696B"/>
    <w:rsid w:val="00714FC7"/>
    <w:rsid w:val="00727F3D"/>
    <w:rsid w:val="00774722"/>
    <w:rsid w:val="0079666C"/>
    <w:rsid w:val="007B3EBB"/>
    <w:rsid w:val="007B506A"/>
    <w:rsid w:val="007B62A4"/>
    <w:rsid w:val="007C7C23"/>
    <w:rsid w:val="007D045D"/>
    <w:rsid w:val="007D127A"/>
    <w:rsid w:val="007E0DEF"/>
    <w:rsid w:val="0082191B"/>
    <w:rsid w:val="00832BBC"/>
    <w:rsid w:val="00870CBD"/>
    <w:rsid w:val="00881149"/>
    <w:rsid w:val="008D0115"/>
    <w:rsid w:val="008D5561"/>
    <w:rsid w:val="0090496F"/>
    <w:rsid w:val="00960029"/>
    <w:rsid w:val="00963E7C"/>
    <w:rsid w:val="00966A88"/>
    <w:rsid w:val="00981720"/>
    <w:rsid w:val="00986F25"/>
    <w:rsid w:val="009B2AE8"/>
    <w:rsid w:val="009B5A14"/>
    <w:rsid w:val="009C4E8D"/>
    <w:rsid w:val="00A04244"/>
    <w:rsid w:val="00A14B73"/>
    <w:rsid w:val="00A168E2"/>
    <w:rsid w:val="00A16B4D"/>
    <w:rsid w:val="00A36CB1"/>
    <w:rsid w:val="00A36E60"/>
    <w:rsid w:val="00A708D1"/>
    <w:rsid w:val="00A874F2"/>
    <w:rsid w:val="00A92AFF"/>
    <w:rsid w:val="00A94D17"/>
    <w:rsid w:val="00A97ED5"/>
    <w:rsid w:val="00AA5B28"/>
    <w:rsid w:val="00AB0A39"/>
    <w:rsid w:val="00AE5D61"/>
    <w:rsid w:val="00B06515"/>
    <w:rsid w:val="00B1754D"/>
    <w:rsid w:val="00B60D88"/>
    <w:rsid w:val="00BB718C"/>
    <w:rsid w:val="00BC3324"/>
    <w:rsid w:val="00BF130C"/>
    <w:rsid w:val="00C375A6"/>
    <w:rsid w:val="00C63FFD"/>
    <w:rsid w:val="00C876EF"/>
    <w:rsid w:val="00CA4806"/>
    <w:rsid w:val="00D07D91"/>
    <w:rsid w:val="00D07E06"/>
    <w:rsid w:val="00D42E65"/>
    <w:rsid w:val="00D44B0D"/>
    <w:rsid w:val="00D55A9A"/>
    <w:rsid w:val="00D64D56"/>
    <w:rsid w:val="00D77DC9"/>
    <w:rsid w:val="00E079A2"/>
    <w:rsid w:val="00E21DEB"/>
    <w:rsid w:val="00E30D3E"/>
    <w:rsid w:val="00E51274"/>
    <w:rsid w:val="00E61B4B"/>
    <w:rsid w:val="00E847D4"/>
    <w:rsid w:val="00E861F8"/>
    <w:rsid w:val="00E92301"/>
    <w:rsid w:val="00E9601A"/>
    <w:rsid w:val="00EC6CEC"/>
    <w:rsid w:val="00ED5B95"/>
    <w:rsid w:val="00EE2581"/>
    <w:rsid w:val="00EE38A5"/>
    <w:rsid w:val="00EF696C"/>
    <w:rsid w:val="00F27D6E"/>
    <w:rsid w:val="00F521C0"/>
    <w:rsid w:val="00F53CFA"/>
    <w:rsid w:val="00F616FA"/>
    <w:rsid w:val="00F72091"/>
    <w:rsid w:val="00F93236"/>
    <w:rsid w:val="00FC141B"/>
    <w:rsid w:val="00FD3E60"/>
    <w:rsid w:val="00FE084F"/>
    <w:rsid w:val="00FE249B"/>
    <w:rsid w:val="00FE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window" stroke="f">
      <v:fill color="window" on="f"/>
      <v:stroke on="f"/>
    </o:shapedefaults>
    <o:shapelayout v:ext="edit">
      <o:idmap v:ext="edit" data="1"/>
    </o:shapelayout>
  </w:shapeDefaults>
  <w:decimalSymbol w:val="."/>
  <w:listSeparator w:val=","/>
  <w14:docId w14:val="0BC3B85B"/>
  <w15:docId w15:val="{158C9750-7EA6-4FC9-9616-5FF2A05E6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06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E1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5E1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A5E1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E1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E1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E15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E15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E15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E15"/>
    <w:pPr>
      <w:spacing w:before="240" w:after="60" w:line="240" w:lineRule="auto"/>
      <w:outlineLvl w:val="8"/>
    </w:pPr>
    <w:rPr>
      <w:rFonts w:ascii="Cambria" w:eastAsia="Times New Roman" w:hAnsi="Cambria" w:cs="Times New Roman"/>
      <w:lang w:bidi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B0A39"/>
    <w:pPr>
      <w:spacing w:after="0" w:line="240" w:lineRule="auto"/>
      <w:jc w:val="right"/>
    </w:pPr>
    <w:rPr>
      <w:rFonts w:ascii="Trebuchet MS" w:eastAsia="Times New Roman" w:hAnsi="Trebuchet MS" w:cs="Times New Roman"/>
      <w:sz w:val="24"/>
      <w:szCs w:val="24"/>
      <w:lang w:bidi="en-US"/>
    </w:rPr>
  </w:style>
  <w:style w:type="character" w:styleId="Hyperlink">
    <w:name w:val="Hyperlink"/>
    <w:basedOn w:val="DefaultParagraphFont"/>
    <w:uiPriority w:val="99"/>
    <w:rsid w:val="00AB0A39"/>
    <w:rPr>
      <w:color w:val="0000FF"/>
      <w:u w:val="single"/>
    </w:rPr>
  </w:style>
  <w:style w:type="character" w:styleId="FollowedHyperlink">
    <w:name w:val="FollowedHyperlink"/>
    <w:basedOn w:val="DefaultParagraphFont"/>
    <w:rsid w:val="00AB0A39"/>
    <w:rPr>
      <w:color w:val="800080"/>
      <w:u w:val="single"/>
    </w:rPr>
  </w:style>
  <w:style w:type="paragraph" w:styleId="Header">
    <w:name w:val="header"/>
    <w:basedOn w:val="Normal"/>
    <w:rsid w:val="00AB0A39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paragraph" w:styleId="Footer">
    <w:name w:val="footer"/>
    <w:basedOn w:val="Normal"/>
    <w:rsid w:val="00AB0A39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rsid w:val="00AB0A39"/>
    <w:pPr>
      <w:spacing w:after="0" w:line="240" w:lineRule="auto"/>
      <w:ind w:right="-39"/>
      <w:jc w:val="both"/>
    </w:pPr>
    <w:rPr>
      <w:rFonts w:ascii="Arial" w:eastAsia="Times New Roman" w:hAnsi="Arial" w:cs="Times New Roman"/>
      <w:szCs w:val="24"/>
      <w:lang w:bidi="en-US"/>
    </w:rPr>
  </w:style>
  <w:style w:type="paragraph" w:customStyle="1" w:styleId="01mainheading">
    <w:name w:val="01 main heading"/>
    <w:basedOn w:val="Heading2"/>
    <w:rsid w:val="00657D08"/>
    <w:pPr>
      <w:pBdr>
        <w:bottom w:val="single" w:sz="4" w:space="1" w:color="auto"/>
      </w:pBdr>
    </w:pPr>
    <w:rPr>
      <w:spacing w:val="-40"/>
      <w:szCs w:val="56"/>
    </w:rPr>
  </w:style>
  <w:style w:type="paragraph" w:customStyle="1" w:styleId="02address">
    <w:name w:val="02 address"/>
    <w:basedOn w:val="Normal"/>
    <w:rsid w:val="00657D08"/>
    <w:pPr>
      <w:spacing w:after="0" w:line="240" w:lineRule="exact"/>
      <w:jc w:val="right"/>
    </w:pPr>
    <w:rPr>
      <w:rFonts w:ascii="Arial" w:eastAsia="Times New Roman" w:hAnsi="Arial" w:cs="Times New Roman"/>
      <w:sz w:val="18"/>
      <w:szCs w:val="24"/>
      <w:lang w:bidi="en-US"/>
    </w:rPr>
  </w:style>
  <w:style w:type="paragraph" w:customStyle="1" w:styleId="03bodytext">
    <w:name w:val="03 body text"/>
    <w:basedOn w:val="Normal"/>
    <w:rsid w:val="00657D08"/>
    <w:pPr>
      <w:tabs>
        <w:tab w:val="left" w:pos="1701"/>
        <w:tab w:val="left" w:pos="2835"/>
        <w:tab w:val="right" w:pos="9780"/>
      </w:tabs>
      <w:spacing w:after="120" w:line="288" w:lineRule="auto"/>
      <w:ind w:right="-1775"/>
    </w:pPr>
    <w:rPr>
      <w:rFonts w:ascii="Arial" w:eastAsia="Times New Roman" w:hAnsi="Arial" w:cs="Times New Roman"/>
      <w:szCs w:val="24"/>
      <w:lang w:bidi="en-US"/>
    </w:rPr>
  </w:style>
  <w:style w:type="paragraph" w:customStyle="1" w:styleId="04bodynobreak">
    <w:name w:val="04 body no break"/>
    <w:basedOn w:val="03bodytext"/>
    <w:rsid w:val="00657D08"/>
    <w:pPr>
      <w:spacing w:after="0" w:line="240" w:lineRule="auto"/>
    </w:pPr>
  </w:style>
  <w:style w:type="paragraph" w:customStyle="1" w:styleId="05topicheading">
    <w:name w:val="05  topic heading"/>
    <w:basedOn w:val="03bodytext"/>
    <w:rsid w:val="00657D08"/>
    <w:pPr>
      <w:spacing w:before="120" w:after="0"/>
    </w:pPr>
    <w:rPr>
      <w:b/>
      <w:i/>
      <w:sz w:val="24"/>
    </w:rPr>
  </w:style>
  <w:style w:type="paragraph" w:customStyle="1" w:styleId="06details">
    <w:name w:val="06 details"/>
    <w:basedOn w:val="03bodytext"/>
    <w:rsid w:val="00657D08"/>
    <w:pPr>
      <w:tabs>
        <w:tab w:val="clear" w:pos="1701"/>
        <w:tab w:val="left" w:pos="1985"/>
      </w:tabs>
      <w:ind w:left="1985" w:right="0" w:hanging="1985"/>
    </w:pPr>
  </w:style>
  <w:style w:type="paragraph" w:customStyle="1" w:styleId="07clientAddress">
    <w:name w:val="07 client Address"/>
    <w:basedOn w:val="Normal"/>
    <w:rsid w:val="001908B3"/>
    <w:pPr>
      <w:spacing w:after="0" w:line="240" w:lineRule="auto"/>
    </w:pPr>
    <w:rPr>
      <w:rFonts w:ascii="Arial" w:eastAsia="Times New Roman" w:hAnsi="Arial" w:cs="Times New Roman"/>
      <w:szCs w:val="24"/>
      <w:lang w:bidi="en-US"/>
    </w:rPr>
  </w:style>
  <w:style w:type="character" w:styleId="PageNumber">
    <w:name w:val="page number"/>
    <w:basedOn w:val="DefaultParagraphFont"/>
    <w:rsid w:val="003E514B"/>
  </w:style>
  <w:style w:type="paragraph" w:styleId="DocumentMap">
    <w:name w:val="Document Map"/>
    <w:basedOn w:val="Normal"/>
    <w:link w:val="DocumentMapChar"/>
    <w:uiPriority w:val="99"/>
    <w:semiHidden/>
    <w:unhideWhenUsed/>
    <w:rsid w:val="001F68D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F68D0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8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8D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A5E1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5E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5A5E15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5A5E15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E15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E15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E1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E1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E15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5A5E1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5A5E15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E1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5A5E15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5A5E15"/>
    <w:rPr>
      <w:b/>
      <w:bCs/>
    </w:rPr>
  </w:style>
  <w:style w:type="character" w:styleId="Emphasis">
    <w:name w:val="Emphasis"/>
    <w:basedOn w:val="DefaultParagraphFont"/>
    <w:uiPriority w:val="20"/>
    <w:qFormat/>
    <w:rsid w:val="005A5E15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5A5E15"/>
    <w:pPr>
      <w:spacing w:after="0" w:line="240" w:lineRule="auto"/>
    </w:pPr>
    <w:rPr>
      <w:rFonts w:ascii="Calibri" w:eastAsia="Times New Roman" w:hAnsi="Calibri" w:cs="Times New Roman"/>
      <w:sz w:val="24"/>
      <w:szCs w:val="32"/>
      <w:lang w:bidi="en-US"/>
    </w:rPr>
  </w:style>
  <w:style w:type="paragraph" w:styleId="ListParagraph">
    <w:name w:val="List Paragraph"/>
    <w:basedOn w:val="Normal"/>
    <w:uiPriority w:val="34"/>
    <w:qFormat/>
    <w:rsid w:val="005A5E1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5A5E15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5A5E15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E15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E15"/>
    <w:rPr>
      <w:b/>
      <w:i/>
      <w:sz w:val="24"/>
    </w:rPr>
  </w:style>
  <w:style w:type="character" w:styleId="SubtleEmphasis">
    <w:name w:val="Subtle Emphasis"/>
    <w:uiPriority w:val="19"/>
    <w:qFormat/>
    <w:rsid w:val="005A5E15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5A5E15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5A5E15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5A5E15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5A5E15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E1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1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etonboard.transperth.wa.gov.a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getonboard.transperth.wa.gov.a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file:///C:\Temp\Office%20XP%20Templates\new\www.pta.wa.gov.a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_Win7\Workgroup\Transperth\Transperth%20Electronic%20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89575-89E2-4F7B-99A7-5C670E81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Transperth Electronic Letter</Template>
  <TotalTime>5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PTA Electronic Letter</vt:lpstr>
    </vt:vector>
  </TitlesOfParts>
  <Company>Public Transport Authority</Company>
  <LinksUpToDate>false</LinksUpToDate>
  <CharactersWithSpaces>65</CharactersWithSpaces>
  <SharedDoc>false</SharedDoc>
  <HLinks>
    <vt:vector size="6" baseType="variant">
      <vt:variant>
        <vt:i4>2818162</vt:i4>
      </vt:variant>
      <vt:variant>
        <vt:i4>0</vt:i4>
      </vt:variant>
      <vt:variant>
        <vt:i4>0</vt:i4>
      </vt:variant>
      <vt:variant>
        <vt:i4>5</vt:i4>
      </vt:variant>
      <vt:variant>
        <vt:lpwstr>C:\Temp\Office XP Templates\new\www.pta.wa.gov.au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PTA Electronic Letter</dc:title>
  <dc:creator>Madden, Louise</dc:creator>
  <cp:lastModifiedBy>Gerrard, Alex</cp:lastModifiedBy>
  <cp:revision>2</cp:revision>
  <cp:lastPrinted>2015-12-07T01:13:00Z</cp:lastPrinted>
  <dcterms:created xsi:type="dcterms:W3CDTF">2024-10-07T02:36:00Z</dcterms:created>
  <dcterms:modified xsi:type="dcterms:W3CDTF">2024-10-07T02:36:00Z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